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37B43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JONESSON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FECA816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F9194D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4C797C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May1404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Ireland to serve under</w:t>
      </w:r>
    </w:p>
    <w:p w14:paraId="57DD7412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(C.P.R. 1401-5 p.311)</w:t>
      </w:r>
    </w:p>
    <w:p w14:paraId="65BAB146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2FC95C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24C9CB9" w14:textId="77777777" w:rsidR="006E416A" w:rsidRDefault="006E416A" w:rsidP="006E41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December 2022</w:t>
      </w:r>
    </w:p>
    <w:p w14:paraId="32B2C5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57D7" w14:textId="77777777" w:rsidR="006E416A" w:rsidRDefault="006E416A" w:rsidP="009139A6">
      <w:r>
        <w:separator/>
      </w:r>
    </w:p>
  </w:endnote>
  <w:endnote w:type="continuationSeparator" w:id="0">
    <w:p w14:paraId="207A28FB" w14:textId="77777777" w:rsidR="006E416A" w:rsidRDefault="006E41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98F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E1B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ED2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5DDD" w14:textId="77777777" w:rsidR="006E416A" w:rsidRDefault="006E416A" w:rsidP="009139A6">
      <w:r>
        <w:separator/>
      </w:r>
    </w:p>
  </w:footnote>
  <w:footnote w:type="continuationSeparator" w:id="0">
    <w:p w14:paraId="19E13EE6" w14:textId="77777777" w:rsidR="006E416A" w:rsidRDefault="006E41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0B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D9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A6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6A"/>
    <w:rsid w:val="000666E0"/>
    <w:rsid w:val="002510B7"/>
    <w:rsid w:val="005C130B"/>
    <w:rsid w:val="006E416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D5B55"/>
  <w15:chartTrackingRefBased/>
  <w15:docId w15:val="{5A1F5BE3-F18D-4133-880A-0EEDD872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2023-02-11T08:20:00Z</dcterms:created>
  <dcterms:modified xsi:type="dcterms:W3CDTF">2023-02-11T08:21:00Z</dcterms:modified>
</cp:coreProperties>
</file>